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21E56AC" w14:textId="33869D05" w:rsidR="00D61E8F" w:rsidRPr="0028505F" w:rsidRDefault="00E75586" w:rsidP="0028505F">
      <w:pPr>
        <w:pStyle w:val="TitelArbeitsblatt"/>
      </w:pPr>
      <w:r>
        <w:rPr>
          <w:rFonts w:ascii="Noteworthy Light" w:hAnsi="Noteworthy Light"/>
          <w:b w:val="0"/>
          <w:bCs/>
          <w:noProof/>
          <w:szCs w:val="36"/>
        </w:rPr>
        <w:drawing>
          <wp:anchor distT="0" distB="0" distL="114300" distR="114300" simplePos="0" relativeHeight="251659264" behindDoc="0" locked="0" layoutInCell="1" allowOverlap="1" wp14:anchorId="7608E1AA" wp14:editId="60620BA7">
            <wp:simplePos x="0" y="0"/>
            <wp:positionH relativeFrom="column">
              <wp:posOffset>1796663</wp:posOffset>
            </wp:positionH>
            <wp:positionV relativeFrom="paragraph">
              <wp:posOffset>407035</wp:posOffset>
            </wp:positionV>
            <wp:extent cx="1100379" cy="1090465"/>
            <wp:effectExtent l="0" t="0" r="0" b="0"/>
            <wp:wrapNone/>
            <wp:docPr id="308675019" name="Grafik 1" descr="Ein Bild, das Cartoon, Clipart, Kuns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675019" name="Grafik 1" descr="Ein Bild, das Cartoon, Clipart, Kunst enthält.&#10;&#10;Automatisch generierte Beschreibung"/>
                    <pic:cNvPicPr/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ackgroundRemoval t="9394" b="92879" l="5856" r="91592">
                                  <a14:foregroundMark x1="45796" y1="9545" x2="42192" y2="10303"/>
                                  <a14:foregroundMark x1="24174" y1="24394" x2="27778" y2="26667"/>
                                  <a14:foregroundMark x1="9459" y1="59545" x2="8859" y2="63939"/>
                                  <a14:foregroundMark x1="6607" y1="63636" x2="5856" y2="60303"/>
                                  <a14:foregroundMark x1="24174" y1="51818" x2="24625" y2="53939"/>
                                  <a14:foregroundMark x1="32583" y1="73182" x2="30480" y2="71667"/>
                                  <a14:foregroundMark x1="63363" y1="83939" x2="61862" y2="86515"/>
                                  <a14:foregroundMark x1="90841" y1="77273" x2="90841" y2="82424"/>
                                  <a14:foregroundMark x1="88739" y1="51818" x2="88739" y2="51818"/>
                                  <a14:foregroundMark x1="91592" y1="30758" x2="91592" y2="33333"/>
                                  <a14:foregroundMark x1="26727" y1="92879" x2="26426" y2="92121"/>
                                </a14:backgroundRemoval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0379" cy="1090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21B5C">
        <w:t>Was machst du gern? – Ein Lied von Nicolas Fischer</w:t>
      </w:r>
    </w:p>
    <w:p w14:paraId="00EFCB39" w14:textId="592CD008" w:rsidR="00F46ACC" w:rsidRPr="00AB15DC" w:rsidRDefault="00221B5C" w:rsidP="00AB15DC">
      <w:pPr>
        <w:ind w:left="2268"/>
        <w:rPr>
          <w:rFonts w:ascii="Noteworthy Light" w:hAnsi="Noteworthy Light"/>
          <w:b/>
          <w:bCs/>
          <w:noProof/>
          <w:sz w:val="40"/>
          <w:szCs w:val="36"/>
        </w:rPr>
      </w:pPr>
      <w:r w:rsidRPr="00AB15DC">
        <w:rPr>
          <w:rFonts w:ascii="Noteworthy Light" w:hAnsi="Noteworthy Light"/>
          <w:b/>
          <w:bCs/>
          <w:noProof/>
          <w:sz w:val="40"/>
          <w:szCs w:val="36"/>
        </w:rPr>
        <w:t>Was machst du gern?</w:t>
      </w:r>
    </w:p>
    <w:p w14:paraId="51954A3E" w14:textId="3A3C4F3A" w:rsidR="00221B5C" w:rsidRPr="00AB15DC" w:rsidRDefault="002C110C" w:rsidP="00AB15DC">
      <w:pPr>
        <w:ind w:left="2268"/>
        <w:rPr>
          <w:rFonts w:ascii="Noteworthy Light" w:hAnsi="Noteworthy Light"/>
          <w:b/>
          <w:bCs/>
          <w:noProof/>
          <w:sz w:val="40"/>
          <w:szCs w:val="36"/>
        </w:rPr>
      </w:pPr>
      <w:r>
        <w:rPr>
          <w:rFonts w:ascii="Noteworthy Light" w:hAnsi="Noteworthy Light"/>
          <w:b/>
          <w:bCs/>
          <w:noProof/>
          <w:sz w:val="40"/>
          <w:szCs w:val="36"/>
        </w:rPr>
        <w:drawing>
          <wp:anchor distT="0" distB="0" distL="114300" distR="114300" simplePos="0" relativeHeight="251671552" behindDoc="0" locked="0" layoutInCell="1" allowOverlap="1" wp14:anchorId="42FD80FE" wp14:editId="61E13A63">
            <wp:simplePos x="0" y="0"/>
            <wp:positionH relativeFrom="column">
              <wp:posOffset>27940</wp:posOffset>
            </wp:positionH>
            <wp:positionV relativeFrom="paragraph">
              <wp:posOffset>413748</wp:posOffset>
            </wp:positionV>
            <wp:extent cx="1579380" cy="1317007"/>
            <wp:effectExtent l="0" t="0" r="0" b="0"/>
            <wp:wrapNone/>
            <wp:docPr id="1703056630" name="Grafik 1703056630" descr="Ein Bild, das Clipart, Grafiken, Kunst, Desig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1055963" name="Grafik 3" descr="Ein Bild, das Clipart, Grafiken, Kunst, Design enthält.&#10;&#10;Automatisch generierte Beschreibung"/>
                    <pic:cNvPicPr/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ackgroundRemoval t="9961" b="89844" l="3746" r="97231">
                                  <a14:foregroundMark x1="57655" y1="55859" x2="57655" y2="55859"/>
                                  <a14:foregroundMark x1="6678" y1="55078" x2="6678" y2="55078"/>
                                  <a14:foregroundMark x1="93811" y1="23633" x2="93811" y2="23633"/>
                                  <a14:foregroundMark x1="3746" y1="55469" x2="3746" y2="55469"/>
                                  <a14:foregroundMark x1="33550" y1="86328" x2="33550" y2="86328"/>
                                  <a14:foregroundMark x1="51954" y1="84766" x2="51954" y2="84766"/>
                                  <a14:foregroundMark x1="69381" y1="89648" x2="69381" y2="89648"/>
                                  <a14:foregroundMark x1="80130" y1="49023" x2="80130" y2="49023"/>
                                  <a14:foregroundMark x1="56678" y1="21289" x2="56678" y2="21289"/>
                                  <a14:foregroundMark x1="47883" y1="13281" x2="47883" y2="13281"/>
                                  <a14:foregroundMark x1="25081" y1="34570" x2="25081" y2="34570"/>
                                  <a14:foregroundMark x1="97231" y1="23242" x2="97231" y2="23242"/>
                                </a14:backgroundRemoval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9380" cy="13170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75586">
        <w:rPr>
          <w:rFonts w:ascii="Noteworthy Light" w:hAnsi="Noteworthy Light"/>
          <w:b/>
          <w:bCs/>
          <w:noProof/>
          <w:sz w:val="40"/>
          <w:szCs w:val="36"/>
        </w:rPr>
        <w:drawing>
          <wp:anchor distT="0" distB="0" distL="114300" distR="114300" simplePos="0" relativeHeight="251662336" behindDoc="0" locked="0" layoutInCell="1" allowOverlap="1" wp14:anchorId="00AFA6DD" wp14:editId="3FC21A6D">
            <wp:simplePos x="0" y="0"/>
            <wp:positionH relativeFrom="column">
              <wp:posOffset>2533650</wp:posOffset>
            </wp:positionH>
            <wp:positionV relativeFrom="paragraph">
              <wp:posOffset>306070</wp:posOffset>
            </wp:positionV>
            <wp:extent cx="1223363" cy="1090800"/>
            <wp:effectExtent l="0" t="0" r="0" b="0"/>
            <wp:wrapNone/>
            <wp:docPr id="1233081996" name="Grafik 1233081996" descr="Ein Bild, das Clipart, Cartoon, Kuns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95955" name="Grafik 2" descr="Ein Bild, das Clipart, Cartoon, Kunst enthält.&#10;&#10;Automatisch generierte Beschreibung"/>
                    <pic:cNvPicPr/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ackgroundRemoval t="9896" b="91146" l="8050" r="93344">
                                  <a14:foregroundMark x1="12384" y1="32465" x2="12074" y2="31771"/>
                                  <a14:foregroundMark x1="42415" y1="18576" x2="42724" y2="17535"/>
                                  <a14:foregroundMark x1="67183" y1="21354" x2="65944" y2="21007"/>
                                  <a14:foregroundMark x1="93653" y1="38194" x2="91331" y2="34722"/>
                                  <a14:foregroundMark x1="44272" y1="44618" x2="46440" y2="44965"/>
                                  <a14:foregroundMark x1="53560" y1="26736" x2="53251" y2="28993"/>
                                  <a14:foregroundMark x1="14396" y1="43576" x2="14396" y2="43576"/>
                                  <a14:foregroundMark x1="9598" y1="77778" x2="8204" y2="78646"/>
                                  <a14:foregroundMark x1="13622" y1="90278" x2="13622" y2="91146"/>
                                  <a14:foregroundMark x1="46130" y1="87500" x2="46440" y2="89931"/>
                                  <a14:foregroundMark x1="81889" y1="54340" x2="81889" y2="54340"/>
                                  <a14:foregroundMark x1="93344" y1="78299" x2="93344" y2="78299"/>
                                </a14:backgroundRemoval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3363" cy="109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21B5C" w:rsidRPr="00AB15DC">
        <w:rPr>
          <w:rFonts w:ascii="Noteworthy Light" w:hAnsi="Noteworthy Light"/>
          <w:b/>
          <w:bCs/>
          <w:noProof/>
          <w:sz w:val="40"/>
          <w:szCs w:val="36"/>
        </w:rPr>
        <w:t>Nun sag es mir!</w:t>
      </w:r>
    </w:p>
    <w:p w14:paraId="1B5E676C" w14:textId="7111281A" w:rsidR="00221B5C" w:rsidRPr="00AB15DC" w:rsidRDefault="00221B5C" w:rsidP="00AB15DC">
      <w:pPr>
        <w:ind w:left="2268"/>
        <w:rPr>
          <w:rFonts w:ascii="Noteworthy Light" w:hAnsi="Noteworthy Light"/>
          <w:b/>
          <w:bCs/>
          <w:noProof/>
          <w:sz w:val="40"/>
          <w:szCs w:val="36"/>
        </w:rPr>
      </w:pPr>
      <w:r w:rsidRPr="00AB15DC">
        <w:rPr>
          <w:rFonts w:ascii="Noteworthy Light" w:hAnsi="Noteworthy Light"/>
          <w:b/>
          <w:bCs/>
          <w:noProof/>
          <w:sz w:val="40"/>
          <w:szCs w:val="36"/>
        </w:rPr>
        <w:t>Was machst du gern?</w:t>
      </w:r>
    </w:p>
    <w:p w14:paraId="1F851660" w14:textId="73550009" w:rsidR="00221B5C" w:rsidRPr="00AB15DC" w:rsidRDefault="00221B5C" w:rsidP="00AB15DC">
      <w:pPr>
        <w:ind w:left="2268"/>
        <w:rPr>
          <w:rFonts w:ascii="Noteworthy Light" w:hAnsi="Noteworthy Light"/>
          <w:b/>
          <w:bCs/>
          <w:noProof/>
          <w:sz w:val="40"/>
          <w:szCs w:val="36"/>
        </w:rPr>
      </w:pPr>
      <w:r w:rsidRPr="00AB15DC">
        <w:rPr>
          <w:rFonts w:ascii="Noteworthy Light" w:hAnsi="Noteworthy Light"/>
          <w:b/>
          <w:bCs/>
          <w:noProof/>
          <w:sz w:val="40"/>
          <w:szCs w:val="36"/>
        </w:rPr>
        <w:t>Nun sing mit mir!</w:t>
      </w:r>
    </w:p>
    <w:p w14:paraId="3E1840D4" w14:textId="344AD3F6" w:rsidR="00AB15DC" w:rsidRPr="00AB15DC" w:rsidRDefault="00E75586" w:rsidP="00AB15DC">
      <w:pPr>
        <w:ind w:left="2268"/>
        <w:rPr>
          <w:rFonts w:ascii="Noteworthy Light" w:hAnsi="Noteworthy Light"/>
          <w:b/>
          <w:bCs/>
          <w:noProof/>
          <w:sz w:val="40"/>
          <w:szCs w:val="36"/>
        </w:rPr>
      </w:pPr>
      <w:r>
        <w:rPr>
          <w:rFonts w:ascii="Noteworthy Light" w:hAnsi="Noteworthy Light"/>
          <w:b/>
          <w:bCs/>
          <w:noProof/>
          <w:sz w:val="40"/>
          <w:szCs w:val="36"/>
        </w:rPr>
        <w:drawing>
          <wp:anchor distT="0" distB="0" distL="114300" distR="114300" simplePos="0" relativeHeight="251663360" behindDoc="0" locked="0" layoutInCell="1" allowOverlap="1" wp14:anchorId="71FBD4DF" wp14:editId="150EBD5D">
            <wp:simplePos x="0" y="0"/>
            <wp:positionH relativeFrom="column">
              <wp:posOffset>1360080</wp:posOffset>
            </wp:positionH>
            <wp:positionV relativeFrom="paragraph">
              <wp:posOffset>51254</wp:posOffset>
            </wp:positionV>
            <wp:extent cx="1674438" cy="1396274"/>
            <wp:effectExtent l="0" t="0" r="2540" b="0"/>
            <wp:wrapNone/>
            <wp:docPr id="1111055963" name="Grafik 3" descr="Ein Bild, das Clipart, Grafiken, Kunst, Desig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1055963" name="Grafik 3" descr="Ein Bild, das Clipart, Grafiken, Kunst, Design enthält.&#10;&#10;Automatisch generierte Beschreibung"/>
                    <pic:cNvPicPr/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ackgroundRemoval t="9961" b="89844" l="3746" r="97231">
                                  <a14:foregroundMark x1="57655" y1="55859" x2="57655" y2="55859"/>
                                  <a14:foregroundMark x1="6678" y1="55078" x2="6678" y2="55078"/>
                                  <a14:foregroundMark x1="93811" y1="23633" x2="93811" y2="23633"/>
                                  <a14:foregroundMark x1="3746" y1="55469" x2="3746" y2="55469"/>
                                  <a14:foregroundMark x1="33550" y1="86328" x2="33550" y2="86328"/>
                                  <a14:foregroundMark x1="51954" y1="84766" x2="51954" y2="84766"/>
                                  <a14:foregroundMark x1="69381" y1="89648" x2="69381" y2="89648"/>
                                  <a14:foregroundMark x1="80130" y1="49023" x2="80130" y2="49023"/>
                                  <a14:foregroundMark x1="56678" y1="21289" x2="56678" y2="21289"/>
                                  <a14:foregroundMark x1="47883" y1="13281" x2="47883" y2="13281"/>
                                  <a14:foregroundMark x1="25081" y1="34570" x2="25081" y2="34570"/>
                                  <a14:foregroundMark x1="97231" y1="23242" x2="97231" y2="23242"/>
                                </a14:backgroundRemoval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4438" cy="13962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C7B7EE" w14:textId="4034002B" w:rsidR="00AB15DC" w:rsidRPr="00AB15DC" w:rsidRDefault="00AB15DC" w:rsidP="00AB15DC">
      <w:pPr>
        <w:ind w:left="2268"/>
        <w:rPr>
          <w:rFonts w:ascii="Noteworthy Light" w:hAnsi="Noteworthy Light"/>
          <w:b/>
          <w:bCs/>
          <w:noProof/>
          <w:sz w:val="40"/>
          <w:szCs w:val="36"/>
        </w:rPr>
      </w:pPr>
      <w:r w:rsidRPr="00AB15DC">
        <w:rPr>
          <w:rFonts w:ascii="Noteworthy Light" w:hAnsi="Noteworthy Light"/>
          <w:b/>
          <w:bCs/>
          <w:noProof/>
          <w:sz w:val="40"/>
          <w:szCs w:val="36"/>
        </w:rPr>
        <w:t>Spielen, singen, tanzen.</w:t>
      </w:r>
      <w:r w:rsidR="00E75586" w:rsidRPr="00E75586">
        <w:rPr>
          <w:rFonts w:ascii="Noteworthy Light" w:hAnsi="Noteworthy Light"/>
          <w:b/>
          <w:bCs/>
          <w:noProof/>
          <w:sz w:val="40"/>
          <w:szCs w:val="36"/>
        </w:rPr>
        <w:t xml:space="preserve"> </w:t>
      </w:r>
    </w:p>
    <w:p w14:paraId="03BF369D" w14:textId="199C947B" w:rsidR="00AB15DC" w:rsidRPr="00AB15DC" w:rsidRDefault="002C110C" w:rsidP="00AB15DC">
      <w:pPr>
        <w:ind w:left="2268"/>
        <w:rPr>
          <w:rFonts w:ascii="Noteworthy Light" w:hAnsi="Noteworthy Light"/>
          <w:b/>
          <w:bCs/>
          <w:noProof/>
          <w:sz w:val="40"/>
          <w:szCs w:val="36"/>
        </w:rPr>
      </w:pPr>
      <w:r>
        <w:rPr>
          <w:rFonts w:ascii="Noteworthy Light" w:hAnsi="Noteworthy Light"/>
          <w:b/>
          <w:bCs/>
          <w:noProof/>
          <w:sz w:val="40"/>
          <w:szCs w:val="36"/>
        </w:rPr>
        <w:drawing>
          <wp:anchor distT="0" distB="0" distL="114300" distR="114300" simplePos="0" relativeHeight="251673600" behindDoc="0" locked="0" layoutInCell="1" allowOverlap="1" wp14:anchorId="498C21A7" wp14:editId="35ED4134">
            <wp:simplePos x="0" y="0"/>
            <wp:positionH relativeFrom="column">
              <wp:posOffset>-220345</wp:posOffset>
            </wp:positionH>
            <wp:positionV relativeFrom="paragraph">
              <wp:posOffset>504190</wp:posOffset>
            </wp:positionV>
            <wp:extent cx="2129155" cy="1898015"/>
            <wp:effectExtent l="0" t="0" r="0" b="0"/>
            <wp:wrapNone/>
            <wp:docPr id="761584925" name="Grafik 761584925" descr="Ein Bild, das Clipart, Cartoon, Kuns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95955" name="Grafik 2" descr="Ein Bild, das Clipart, Cartoon, Kunst enthält.&#10;&#10;Automatisch generierte Beschreibung"/>
                    <pic:cNvPicPr/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ackgroundRemoval t="9896" b="91146" l="8050" r="93344">
                                  <a14:foregroundMark x1="12384" y1="32465" x2="12074" y2="31771"/>
                                  <a14:foregroundMark x1="42415" y1="18576" x2="42724" y2="17535"/>
                                  <a14:foregroundMark x1="67183" y1="21354" x2="65944" y2="21007"/>
                                  <a14:foregroundMark x1="93653" y1="38194" x2="91331" y2="34722"/>
                                  <a14:foregroundMark x1="44272" y1="44618" x2="46440" y2="44965"/>
                                  <a14:foregroundMark x1="53560" y1="26736" x2="53251" y2="28993"/>
                                  <a14:foregroundMark x1="14396" y1="43576" x2="14396" y2="43576"/>
                                  <a14:foregroundMark x1="9598" y1="77778" x2="8204" y2="78646"/>
                                  <a14:foregroundMark x1="13622" y1="90278" x2="13622" y2="91146"/>
                                  <a14:foregroundMark x1="46130" y1="87500" x2="46440" y2="89931"/>
                                  <a14:foregroundMark x1="81889" y1="54340" x2="81889" y2="54340"/>
                                  <a14:foregroundMark x1="93344" y1="78299" x2="93344" y2="78299"/>
                                </a14:backgroundRemoval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9155" cy="1898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75586">
        <w:rPr>
          <w:rFonts w:ascii="Noteworthy Light" w:hAnsi="Noteworthy Light"/>
          <w:b/>
          <w:bCs/>
          <w:noProof/>
          <w:sz w:val="40"/>
          <w:szCs w:val="36"/>
        </w:rPr>
        <w:drawing>
          <wp:anchor distT="0" distB="0" distL="114300" distR="114300" simplePos="0" relativeHeight="251665408" behindDoc="0" locked="0" layoutInCell="1" allowOverlap="1" wp14:anchorId="2FC539A8" wp14:editId="6E2D19A0">
            <wp:simplePos x="0" y="0"/>
            <wp:positionH relativeFrom="column">
              <wp:posOffset>2887799</wp:posOffset>
            </wp:positionH>
            <wp:positionV relativeFrom="paragraph">
              <wp:posOffset>239395</wp:posOffset>
            </wp:positionV>
            <wp:extent cx="1100379" cy="1090465"/>
            <wp:effectExtent l="0" t="0" r="0" b="0"/>
            <wp:wrapNone/>
            <wp:docPr id="197433785" name="Grafik 197433785" descr="Ein Bild, das Cartoon, Clipart, Kuns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675019" name="Grafik 1" descr="Ein Bild, das Cartoon, Clipart, Kunst enthält.&#10;&#10;Automatisch generierte Beschreibung"/>
                    <pic:cNvPicPr/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ackgroundRemoval t="9394" b="92879" l="5856" r="91592">
                                  <a14:foregroundMark x1="45796" y1="9545" x2="42192" y2="10303"/>
                                  <a14:foregroundMark x1="24174" y1="24394" x2="27778" y2="26667"/>
                                  <a14:foregroundMark x1="9459" y1="59545" x2="8859" y2="63939"/>
                                  <a14:foregroundMark x1="6607" y1="63636" x2="5856" y2="60303"/>
                                  <a14:foregroundMark x1="24174" y1="51818" x2="24625" y2="53939"/>
                                  <a14:foregroundMark x1="32583" y1="73182" x2="30480" y2="71667"/>
                                  <a14:foregroundMark x1="63363" y1="83939" x2="61862" y2="86515"/>
                                  <a14:foregroundMark x1="90841" y1="77273" x2="90841" y2="82424"/>
                                  <a14:foregroundMark x1="88739" y1="51818" x2="88739" y2="51818"/>
                                  <a14:foregroundMark x1="91592" y1="30758" x2="91592" y2="33333"/>
                                  <a14:foregroundMark x1="26727" y1="92879" x2="26426" y2="92121"/>
                                </a14:backgroundRemoval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0379" cy="1090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15DC" w:rsidRPr="00AB15DC">
        <w:rPr>
          <w:rFonts w:ascii="Noteworthy Light" w:hAnsi="Noteworthy Light"/>
          <w:b/>
          <w:bCs/>
          <w:noProof/>
          <w:sz w:val="40"/>
          <w:szCs w:val="36"/>
        </w:rPr>
        <w:t>Ja, das alles mach’ich gern.</w:t>
      </w:r>
    </w:p>
    <w:p w14:paraId="5BDF7E42" w14:textId="452FC417" w:rsidR="00AB15DC" w:rsidRPr="00AB15DC" w:rsidRDefault="002C110C" w:rsidP="00AB15DC">
      <w:pPr>
        <w:ind w:left="2268"/>
        <w:rPr>
          <w:rFonts w:ascii="Noteworthy Light" w:hAnsi="Noteworthy Light"/>
          <w:b/>
          <w:bCs/>
          <w:noProof/>
          <w:sz w:val="40"/>
          <w:szCs w:val="36"/>
        </w:rPr>
      </w:pPr>
      <w:r>
        <w:rPr>
          <w:rFonts w:ascii="Noteworthy Light" w:hAnsi="Noteworthy Light"/>
          <w:b/>
          <w:bCs/>
          <w:noProof/>
          <w:sz w:val="40"/>
          <w:szCs w:val="36"/>
        </w:rPr>
        <w:drawing>
          <wp:anchor distT="0" distB="0" distL="114300" distR="114300" simplePos="0" relativeHeight="251669504" behindDoc="0" locked="0" layoutInCell="1" allowOverlap="1" wp14:anchorId="6322504C" wp14:editId="2BC223C1">
            <wp:simplePos x="0" y="0"/>
            <wp:positionH relativeFrom="column">
              <wp:posOffset>3758292</wp:posOffset>
            </wp:positionH>
            <wp:positionV relativeFrom="paragraph">
              <wp:posOffset>177347</wp:posOffset>
            </wp:positionV>
            <wp:extent cx="2206404" cy="1839867"/>
            <wp:effectExtent l="0" t="0" r="3810" b="0"/>
            <wp:wrapNone/>
            <wp:docPr id="931683203" name="Grafik 931683203" descr="Ein Bild, das Clipart, Grafiken, Kunst, Desig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1055963" name="Grafik 3" descr="Ein Bild, das Clipart, Grafiken, Kunst, Design enthält.&#10;&#10;Automatisch generierte Beschreibung"/>
                    <pic:cNvPicPr/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ackgroundRemoval t="9961" b="89844" l="3746" r="97231">
                                  <a14:foregroundMark x1="57655" y1="55859" x2="57655" y2="55859"/>
                                  <a14:foregroundMark x1="6678" y1="55078" x2="6678" y2="55078"/>
                                  <a14:foregroundMark x1="93811" y1="23633" x2="93811" y2="23633"/>
                                  <a14:foregroundMark x1="3746" y1="55469" x2="3746" y2="55469"/>
                                  <a14:foregroundMark x1="33550" y1="86328" x2="33550" y2="86328"/>
                                  <a14:foregroundMark x1="51954" y1="84766" x2="51954" y2="84766"/>
                                  <a14:foregroundMark x1="69381" y1="89648" x2="69381" y2="89648"/>
                                  <a14:foregroundMark x1="80130" y1="49023" x2="80130" y2="49023"/>
                                  <a14:foregroundMark x1="56678" y1="21289" x2="56678" y2="21289"/>
                                  <a14:foregroundMark x1="47883" y1="13281" x2="47883" y2="13281"/>
                                  <a14:foregroundMark x1="25081" y1="34570" x2="25081" y2="34570"/>
                                  <a14:foregroundMark x1="97231" y1="23242" x2="97231" y2="23242"/>
                                </a14:backgroundRemoval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6404" cy="18398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15DC" w:rsidRPr="00AB15DC">
        <w:rPr>
          <w:rFonts w:ascii="Noteworthy Light" w:hAnsi="Noteworthy Light"/>
          <w:b/>
          <w:bCs/>
          <w:noProof/>
          <w:sz w:val="40"/>
          <w:szCs w:val="36"/>
        </w:rPr>
        <w:t>Schlafen, träumen, lachen.</w:t>
      </w:r>
      <w:r w:rsidRPr="002C110C">
        <w:rPr>
          <w:rFonts w:ascii="Noteworthy Light" w:hAnsi="Noteworthy Light"/>
          <w:b/>
          <w:bCs/>
          <w:noProof/>
          <w:sz w:val="40"/>
          <w:szCs w:val="36"/>
        </w:rPr>
        <w:t xml:space="preserve"> </w:t>
      </w:r>
    </w:p>
    <w:p w14:paraId="0500AFA8" w14:textId="15F255BA" w:rsidR="00AB15DC" w:rsidRPr="00AB15DC" w:rsidRDefault="00AB15DC" w:rsidP="00AB15DC">
      <w:pPr>
        <w:ind w:left="2268"/>
        <w:rPr>
          <w:rFonts w:ascii="Noteworthy Light" w:hAnsi="Noteworthy Light"/>
          <w:b/>
          <w:bCs/>
          <w:noProof/>
          <w:sz w:val="40"/>
          <w:szCs w:val="36"/>
        </w:rPr>
      </w:pPr>
      <w:r w:rsidRPr="00AB15DC">
        <w:rPr>
          <w:rFonts w:ascii="Noteworthy Light" w:hAnsi="Noteworthy Light"/>
          <w:b/>
          <w:bCs/>
          <w:noProof/>
          <w:sz w:val="40"/>
          <w:szCs w:val="36"/>
        </w:rPr>
        <w:t>Ja, das alles mach’ich gern.</w:t>
      </w:r>
      <w:r w:rsidR="00E75586" w:rsidRPr="00E75586">
        <w:rPr>
          <w:rFonts w:ascii="Noteworthy Light" w:hAnsi="Noteworthy Light"/>
          <w:b/>
          <w:bCs/>
          <w:noProof/>
          <w:sz w:val="40"/>
          <w:szCs w:val="36"/>
        </w:rPr>
        <w:t xml:space="preserve"> </w:t>
      </w:r>
    </w:p>
    <w:p w14:paraId="3B21CB14" w14:textId="4B757D19" w:rsidR="00AB15DC" w:rsidRPr="00AB15DC" w:rsidRDefault="00E75586" w:rsidP="00AB15DC">
      <w:pPr>
        <w:ind w:left="2268"/>
        <w:rPr>
          <w:rFonts w:ascii="Noteworthy Light" w:hAnsi="Noteworthy Light"/>
          <w:b/>
          <w:bCs/>
          <w:noProof/>
          <w:sz w:val="40"/>
          <w:szCs w:val="36"/>
        </w:rPr>
      </w:pPr>
      <w:r>
        <w:rPr>
          <w:rFonts w:ascii="Noteworthy Light" w:hAnsi="Noteworthy Light"/>
          <w:b/>
          <w:bCs/>
          <w:noProof/>
          <w:sz w:val="40"/>
          <w:szCs w:val="36"/>
        </w:rPr>
        <w:drawing>
          <wp:anchor distT="0" distB="0" distL="114300" distR="114300" simplePos="0" relativeHeight="251660288" behindDoc="0" locked="0" layoutInCell="1" allowOverlap="1" wp14:anchorId="13F3DE40" wp14:editId="5E841AF9">
            <wp:simplePos x="0" y="0"/>
            <wp:positionH relativeFrom="column">
              <wp:posOffset>2143034</wp:posOffset>
            </wp:positionH>
            <wp:positionV relativeFrom="paragraph">
              <wp:posOffset>73025</wp:posOffset>
            </wp:positionV>
            <wp:extent cx="1463040" cy="1304506"/>
            <wp:effectExtent l="0" t="0" r="0" b="0"/>
            <wp:wrapNone/>
            <wp:docPr id="53495955" name="Grafik 2" descr="Ein Bild, das Clipart, Cartoon, Kuns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95955" name="Grafik 2" descr="Ein Bild, das Clipart, Cartoon, Kunst enthält.&#10;&#10;Automatisch generierte Beschreibung"/>
                    <pic:cNvPicPr/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backgroundRemoval t="9896" b="91146" l="8050" r="93344">
                                  <a14:foregroundMark x1="12384" y1="32465" x2="12074" y2="31771"/>
                                  <a14:foregroundMark x1="42415" y1="18576" x2="42724" y2="17535"/>
                                  <a14:foregroundMark x1="67183" y1="21354" x2="65944" y2="21007"/>
                                  <a14:foregroundMark x1="93653" y1="38194" x2="91331" y2="34722"/>
                                  <a14:foregroundMark x1="44272" y1="44618" x2="46440" y2="44965"/>
                                  <a14:foregroundMark x1="53560" y1="26736" x2="53251" y2="28993"/>
                                  <a14:foregroundMark x1="14396" y1="43576" x2="14396" y2="43576"/>
                                  <a14:foregroundMark x1="9598" y1="77778" x2="8204" y2="78646"/>
                                  <a14:foregroundMark x1="13622" y1="90278" x2="13622" y2="91146"/>
                                  <a14:foregroundMark x1="46130" y1="87500" x2="46440" y2="89931"/>
                                  <a14:foregroundMark x1="81889" y1="54340" x2="81889" y2="54340"/>
                                  <a14:foregroundMark x1="93344" y1="78299" x2="93344" y2="78299"/>
                                </a14:backgroundRemoval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3040" cy="130450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742D74" w14:textId="1A8117A6" w:rsidR="00AB15DC" w:rsidRPr="00AB15DC" w:rsidRDefault="00AB15DC" w:rsidP="00AB15DC">
      <w:pPr>
        <w:ind w:left="2268"/>
        <w:rPr>
          <w:rFonts w:ascii="Noteworthy Light" w:hAnsi="Noteworthy Light"/>
          <w:b/>
          <w:bCs/>
          <w:noProof/>
          <w:sz w:val="40"/>
          <w:szCs w:val="36"/>
        </w:rPr>
      </w:pPr>
      <w:r w:rsidRPr="00AB15DC">
        <w:rPr>
          <w:rFonts w:ascii="Noteworthy Light" w:hAnsi="Noteworthy Light"/>
          <w:b/>
          <w:bCs/>
          <w:noProof/>
          <w:sz w:val="40"/>
          <w:szCs w:val="36"/>
        </w:rPr>
        <w:t>Malen, lesen, schreiben.</w:t>
      </w:r>
    </w:p>
    <w:p w14:paraId="5026033C" w14:textId="683169F4" w:rsidR="00AB15DC" w:rsidRPr="00AB15DC" w:rsidRDefault="00E75586" w:rsidP="00AB15DC">
      <w:pPr>
        <w:ind w:left="2268"/>
        <w:rPr>
          <w:rFonts w:ascii="Noteworthy Light" w:hAnsi="Noteworthy Light"/>
          <w:b/>
          <w:bCs/>
          <w:noProof/>
          <w:sz w:val="40"/>
          <w:szCs w:val="36"/>
        </w:rPr>
      </w:pPr>
      <w:r>
        <w:rPr>
          <w:rFonts w:ascii="Noteworthy Light" w:hAnsi="Noteworthy Light"/>
          <w:b/>
          <w:bCs/>
          <w:noProof/>
          <w:sz w:val="40"/>
          <w:szCs w:val="36"/>
        </w:rPr>
        <w:drawing>
          <wp:anchor distT="0" distB="0" distL="114300" distR="114300" simplePos="0" relativeHeight="251667456" behindDoc="0" locked="0" layoutInCell="1" allowOverlap="1" wp14:anchorId="3998F15D" wp14:editId="7688E087">
            <wp:simplePos x="0" y="0"/>
            <wp:positionH relativeFrom="column">
              <wp:posOffset>1273447</wp:posOffset>
            </wp:positionH>
            <wp:positionV relativeFrom="paragraph">
              <wp:posOffset>433070</wp:posOffset>
            </wp:positionV>
            <wp:extent cx="1449978" cy="1436914"/>
            <wp:effectExtent l="0" t="0" r="0" b="0"/>
            <wp:wrapNone/>
            <wp:docPr id="1039041988" name="Grafik 1039041988" descr="Ein Bild, das Cartoon, Clipart, Kuns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675019" name="Grafik 1" descr="Ein Bild, das Cartoon, Clipart, Kunst enthält.&#10;&#10;Automatisch generierte Beschreibung"/>
                    <pic:cNvPicPr/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ackgroundRemoval t="9394" b="92879" l="5856" r="91592">
                                  <a14:foregroundMark x1="45796" y1="9545" x2="42192" y2="10303"/>
                                  <a14:foregroundMark x1="24174" y1="24394" x2="27778" y2="26667"/>
                                  <a14:foregroundMark x1="9459" y1="59545" x2="8859" y2="63939"/>
                                  <a14:foregroundMark x1="6607" y1="63636" x2="5856" y2="60303"/>
                                  <a14:foregroundMark x1="24174" y1="51818" x2="24625" y2="53939"/>
                                  <a14:foregroundMark x1="32583" y1="73182" x2="30480" y2="71667"/>
                                  <a14:foregroundMark x1="63363" y1="83939" x2="61862" y2="86515"/>
                                  <a14:foregroundMark x1="90841" y1="77273" x2="90841" y2="82424"/>
                                  <a14:foregroundMark x1="88739" y1="51818" x2="88739" y2="51818"/>
                                  <a14:foregroundMark x1="91592" y1="30758" x2="91592" y2="33333"/>
                                  <a14:foregroundMark x1="26727" y1="92879" x2="26426" y2="92121"/>
                                </a14:backgroundRemoval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9978" cy="14369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15DC" w:rsidRPr="00AB15DC">
        <w:rPr>
          <w:rFonts w:ascii="Noteworthy Light" w:hAnsi="Noteworthy Light"/>
          <w:b/>
          <w:bCs/>
          <w:noProof/>
          <w:sz w:val="40"/>
          <w:szCs w:val="36"/>
        </w:rPr>
        <w:t>Ja, das alles mach’ich gern.</w:t>
      </w:r>
    </w:p>
    <w:p w14:paraId="1CEE0BA9" w14:textId="37D6EEBF" w:rsidR="00AB15DC" w:rsidRPr="00AB15DC" w:rsidRDefault="00AB15DC" w:rsidP="00AB15DC">
      <w:pPr>
        <w:ind w:left="2268"/>
        <w:rPr>
          <w:rFonts w:ascii="Noteworthy Light" w:hAnsi="Noteworthy Light"/>
          <w:b/>
          <w:bCs/>
          <w:noProof/>
          <w:sz w:val="40"/>
          <w:szCs w:val="36"/>
        </w:rPr>
      </w:pPr>
      <w:r w:rsidRPr="00AB15DC">
        <w:rPr>
          <w:rFonts w:ascii="Noteworthy Light" w:hAnsi="Noteworthy Light"/>
          <w:b/>
          <w:bCs/>
          <w:noProof/>
          <w:sz w:val="40"/>
          <w:szCs w:val="36"/>
        </w:rPr>
        <w:t>Zählen, üben, zeichnen.</w:t>
      </w:r>
    </w:p>
    <w:p w14:paraId="23C03D0F" w14:textId="4B91E64F" w:rsidR="00AB15DC" w:rsidRDefault="00CB7A70" w:rsidP="00AB15DC">
      <w:pPr>
        <w:ind w:left="2268"/>
        <w:rPr>
          <w:rFonts w:ascii="Noteworthy Light" w:hAnsi="Noteworthy Light"/>
          <w:b/>
          <w:bCs/>
          <w:noProof/>
          <w:sz w:val="40"/>
          <w:szCs w:val="36"/>
        </w:rPr>
      </w:pPr>
      <w:r>
        <w:rPr>
          <w:rFonts w:ascii="Noteworthy Light" w:hAnsi="Noteworthy Light"/>
          <w:b/>
          <w:bCs/>
          <w:noProof/>
          <w:sz w:val="40"/>
          <w:szCs w:val="36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B5FC56B" wp14:editId="62164B12">
                <wp:simplePos x="0" y="0"/>
                <wp:positionH relativeFrom="column">
                  <wp:posOffset>4626519</wp:posOffset>
                </wp:positionH>
                <wp:positionV relativeFrom="paragraph">
                  <wp:posOffset>300083</wp:posOffset>
                </wp:positionV>
                <wp:extent cx="1643380" cy="859790"/>
                <wp:effectExtent l="571500" t="25400" r="20320" b="29210"/>
                <wp:wrapNone/>
                <wp:docPr id="208362464" name="Ovale Legend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3380" cy="859790"/>
                        </a:xfrm>
                        <a:prstGeom prst="wedgeEllipseCallout">
                          <a:avLst>
                            <a:gd name="adj1" fmla="val -85306"/>
                            <a:gd name="adj2" fmla="val 47307"/>
                          </a:avLst>
                        </a:prstGeom>
                        <a:ln w="19050"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6E33BB" w14:textId="52024646" w:rsidR="00692B25" w:rsidRPr="00692B25" w:rsidRDefault="00692B25" w:rsidP="00692B25">
                            <w:pPr>
                              <w:jc w:val="center"/>
                              <w:rPr>
                                <w:sz w:val="24"/>
                                <w:szCs w:val="22"/>
                              </w:rPr>
                            </w:pPr>
                            <w:r w:rsidRPr="00692B25">
                              <w:rPr>
                                <w:sz w:val="24"/>
                                <w:szCs w:val="22"/>
                              </w:rPr>
                              <w:t>Ich singe und lese gern. Und du?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B5FC56B"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Ovale Legende 14" o:spid="_x0000_s1026" type="#_x0000_t63" style="position:absolute;left:0;text-align:left;margin-left:364.3pt;margin-top:23.65pt;width:129.4pt;height:67.7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" adj="-7626,21018" fillcolor="white [3201]" strokecolor="#4f81bd [3204]" strokeweight="1.5pt">
                <v:textbox inset="0,0,0,0">
                  <w:txbxContent>
                    <w:p w14:paraId="7E6E33BB" w14:textId="52024646" w:rsidR="00692B25" w:rsidRPr="00692B25" w:rsidRDefault="00692B25" w:rsidP="00692B25">
                      <w:pPr>
                        <w:jc w:val="center"/>
                        <w:rPr>
                          <w:sz w:val="24"/>
                          <w:szCs w:val="22"/>
                        </w:rPr>
                      </w:pPr>
                      <w:r w:rsidRPr="00692B25">
                        <w:rPr>
                          <w:sz w:val="24"/>
                          <w:szCs w:val="22"/>
                        </w:rPr>
                        <w:t>Ich singe und lese gern. Und du?</w:t>
                      </w:r>
                    </w:p>
                  </w:txbxContent>
                </v:textbox>
              </v:shape>
            </w:pict>
          </mc:Fallback>
        </mc:AlternateContent>
      </w:r>
      <w:r w:rsidR="00AB15DC" w:rsidRPr="00AB15DC">
        <w:rPr>
          <w:rFonts w:ascii="Noteworthy Light" w:hAnsi="Noteworthy Light"/>
          <w:b/>
          <w:bCs/>
          <w:noProof/>
          <w:sz w:val="40"/>
          <w:szCs w:val="36"/>
        </w:rPr>
        <w:t>Ja, das alles mach’ich gern.</w:t>
      </w:r>
    </w:p>
    <w:p w14:paraId="707C520E" w14:textId="0C73ABA5" w:rsidR="00AB15DC" w:rsidRDefault="00AB15DC" w:rsidP="004A366B">
      <w:pPr>
        <w:rPr>
          <w:rFonts w:ascii="Noteworthy Light" w:hAnsi="Noteworthy Light"/>
          <w:b/>
          <w:bCs/>
          <w:sz w:val="40"/>
          <w:szCs w:val="36"/>
        </w:rPr>
      </w:pPr>
    </w:p>
    <w:p w14:paraId="76565548" w14:textId="5D9DE876" w:rsidR="00AB15DC" w:rsidRDefault="004A366B" w:rsidP="004A5122">
      <w:pPr>
        <w:pStyle w:val="berschrift2"/>
        <w:spacing w:before="0"/>
      </w:pPr>
      <w:r>
        <w:t>Was machst du gern? Kreuze an und erzähle:</w:t>
      </w:r>
    </w:p>
    <w:p w14:paraId="4FD6B780" w14:textId="2EE5F210" w:rsidR="004A366B" w:rsidRDefault="00B85AFA" w:rsidP="00B85AFA">
      <w:pPr>
        <w:tabs>
          <w:tab w:val="center" w:pos="426"/>
          <w:tab w:val="center" w:pos="1276"/>
          <w:tab w:val="center" w:pos="2127"/>
          <w:tab w:val="center" w:pos="2977"/>
          <w:tab w:val="center" w:pos="4111"/>
          <w:tab w:val="center" w:pos="4962"/>
          <w:tab w:val="center" w:pos="5812"/>
          <w:tab w:val="center" w:pos="6521"/>
          <w:tab w:val="center" w:pos="7230"/>
          <w:tab w:val="center" w:pos="7938"/>
          <w:tab w:val="center" w:pos="8789"/>
        </w:tabs>
      </w:pPr>
      <w:r>
        <w:tab/>
      </w:r>
      <w:r w:rsidR="00833C6E" w:rsidRPr="005F1473">
        <w:rPr>
          <w:noProof/>
        </w:rPr>
        <w:pict w14:anchorId="54B866C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Grafik 1" o:spid="_x0000_i1025" type="#_x0000_t75" alt="" style="width:34.85pt;height:28.55pt;visibility:visible;mso-wrap-style:square;mso-width-percent:0;mso-height-percent:0;mso-width-percent:0;mso-height-percent:0">
            <v:imagedata r:id="rId17" o:title=""/>
          </v:shape>
        </w:pict>
      </w:r>
      <w:r>
        <w:tab/>
      </w:r>
      <w:r w:rsidR="004A366B">
        <w:rPr>
          <w:noProof/>
        </w:rPr>
        <w:drawing>
          <wp:inline distT="0" distB="0" distL="0" distR="0" wp14:anchorId="3115BA29" wp14:editId="3129C268">
            <wp:extent cx="416000" cy="468000"/>
            <wp:effectExtent l="0" t="0" r="3175" b="1905"/>
            <wp:docPr id="1706234681" name="Grafik 4" descr="Ein Bild, das Zeichnung, Darstellung, Animierter Cartoon, Cartoo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6234681" name="Grafik 4" descr="Ein Bild, das Zeichnung, Darstellung, Animierter Cartoon, Cartoon enthält.&#10;&#10;Automatisch generierte Beschreibu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16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 w:rsidR="00724EB4">
        <w:rPr>
          <w:noProof/>
        </w:rPr>
        <w:drawing>
          <wp:inline distT="0" distB="0" distL="0" distR="0" wp14:anchorId="12E440A0" wp14:editId="7EE78C99">
            <wp:extent cx="425509" cy="504000"/>
            <wp:effectExtent l="0" t="0" r="0" b="4445"/>
            <wp:docPr id="1431031349" name="Grafik 5" descr="Ein Bild, das Zeichnung, Darstellung, Lineart, Clipar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1031349" name="Grafik 5" descr="Ein Bild, das Zeichnung, Darstellung, Lineart, Clipart enthält.&#10;&#10;Automatisch generierte Beschreibu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25509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 w:rsidR="00724EB4" w:rsidRPr="00724EB4">
        <w:drawing>
          <wp:inline distT="0" distB="0" distL="0" distR="0" wp14:anchorId="7FA52EB9" wp14:editId="26D6FA7D">
            <wp:extent cx="522924" cy="396000"/>
            <wp:effectExtent l="0" t="0" r="0" b="0"/>
            <wp:docPr id="1531512553" name="Grafik 1" descr="Ein Bild, das Zeichnung, Clipart, Darstellung, Cartoo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1512553" name="Grafik 1" descr="Ein Bild, das Zeichnung, Clipart, Darstellung, Cartoon enthält.&#10;&#10;Automatisch generierte Beschreibu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2924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 w:rsidR="00724EB4">
        <w:rPr>
          <w:noProof/>
        </w:rPr>
        <w:drawing>
          <wp:inline distT="0" distB="0" distL="0" distR="0" wp14:anchorId="06C770D8" wp14:editId="34DC7A2F">
            <wp:extent cx="465511" cy="468000"/>
            <wp:effectExtent l="0" t="0" r="4445" b="1905"/>
            <wp:docPr id="572694766" name="Grafik 6" descr="Ein Bild, das Zeichnung, Darstellung, Animierter Cartoon, Cartoo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2694766" name="Grafik 6" descr="Ein Bild, das Zeichnung, Darstellung, Animierter Cartoon, Cartoon enthält.&#10;&#10;Automatisch generierte Beschreibu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65511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 w:rsidR="00724EB4">
        <w:rPr>
          <w:noProof/>
        </w:rPr>
        <w:drawing>
          <wp:inline distT="0" distB="0" distL="0" distR="0" wp14:anchorId="720E860C" wp14:editId="055EEB86">
            <wp:extent cx="429513" cy="396000"/>
            <wp:effectExtent l="0" t="0" r="2540" b="0"/>
            <wp:docPr id="1771360152" name="Grafik 8" descr="Ein Bild, das Clipart, Zeichnung, Darstellung, Grafike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1360152" name="Grafik 8" descr="Ein Bild, das Clipart, Zeichnung, Darstellung, Grafiken enthält.&#10;&#10;Automatisch generierte Beschreibung"/>
                    <pic:cNvPicPr/>
                  </pic:nvPicPr>
                  <pic:blipFill rotWithShape="1">
                    <a:blip r:embed="rId22"/>
                    <a:srcRect l="6518" r="1"/>
                    <a:stretch/>
                  </pic:blipFill>
                  <pic:spPr bwMode="auto">
                    <a:xfrm>
                      <a:off x="0" y="0"/>
                      <a:ext cx="429513" cy="39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 w:rsidR="00724EB4">
        <w:rPr>
          <w:noProof/>
        </w:rPr>
        <w:drawing>
          <wp:inline distT="0" distB="0" distL="0" distR="0" wp14:anchorId="0BC27280" wp14:editId="33D7CD0D">
            <wp:extent cx="337790" cy="432000"/>
            <wp:effectExtent l="0" t="0" r="5715" b="0"/>
            <wp:docPr id="1147990630" name="Grafik 9" descr="Ein Bild, das Kinderkunst, Kunst, Schreibwaren, Kreativitä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7990630" name="Grafik 9" descr="Ein Bild, das Kinderkunst, Kunst, Schreibwaren, Kreativität enthält.&#10;&#10;Automatisch generierte Beschreibung"/>
                    <pic:cNvPicPr/>
                  </pic:nvPicPr>
                  <pic:blipFill rotWithShape="1">
                    <a:blip r:embed="rId23"/>
                    <a:srcRect t="1" r="39975" b="-1083"/>
                    <a:stretch/>
                  </pic:blipFill>
                  <pic:spPr bwMode="auto">
                    <a:xfrm>
                      <a:off x="0" y="0"/>
                      <a:ext cx="337790" cy="43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 w:rsidR="004A5122">
        <w:rPr>
          <w:noProof/>
        </w:rPr>
        <w:drawing>
          <wp:inline distT="0" distB="0" distL="0" distR="0" wp14:anchorId="644F9899" wp14:editId="63A7B8BD">
            <wp:extent cx="354857" cy="252000"/>
            <wp:effectExtent l="0" t="0" r="1270" b="2540"/>
            <wp:docPr id="746820639" name="Grafik 10" descr="Ein Bild, das Zeichnung, Entwurf, Darstellung, Desig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6820639" name="Grafik 10" descr="Ein Bild, das Zeichnung, Entwurf, Darstellung, Design enthält.&#10;&#10;Automatisch generierte Beschreibung"/>
                    <pic:cNvPicPr/>
                  </pic:nvPicPr>
                  <pic:blipFill rotWithShape="1">
                    <a:blip r:embed="rId24"/>
                    <a:srcRect l="4835" t="18662" r="5311" b="17529"/>
                    <a:stretch/>
                  </pic:blipFill>
                  <pic:spPr bwMode="auto">
                    <a:xfrm>
                      <a:off x="0" y="0"/>
                      <a:ext cx="354857" cy="25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 w:rsidR="004A5122">
        <w:rPr>
          <w:noProof/>
        </w:rPr>
        <w:drawing>
          <wp:inline distT="0" distB="0" distL="0" distR="0" wp14:anchorId="3AAF5B45" wp14:editId="06211345">
            <wp:extent cx="399938" cy="324000"/>
            <wp:effectExtent l="0" t="0" r="0" b="0"/>
            <wp:docPr id="276417652" name="Grafik 11" descr="Ein Bild, das Zeichnung, Clipart, Cartoon, Darstellung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417652" name="Grafik 11" descr="Ein Bild, das Zeichnung, Clipart, Cartoon, Darstellung enthält.&#10;&#10;Automatisch generierte Beschreibu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99938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 w:rsidR="004A5122">
        <w:rPr>
          <w:noProof/>
        </w:rPr>
        <w:drawing>
          <wp:inline distT="0" distB="0" distL="0" distR="0" wp14:anchorId="157C5FF4" wp14:editId="07560064">
            <wp:extent cx="303758" cy="216000"/>
            <wp:effectExtent l="0" t="0" r="1270" b="0"/>
            <wp:docPr id="973786376" name="Grafik 12" descr="Ein Bild, das Logo, Schrift, Grafiken, weiß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786376" name="Grafik 12" descr="Ein Bild, das Logo, Schrift, Grafiken, weiß enthält.&#10;&#10;Automatisch generierte Beschreibung"/>
                    <pic:cNvPicPr/>
                  </pic:nvPicPr>
                  <pic:blipFill rotWithShape="1">
                    <a:blip r:embed="rId26"/>
                    <a:srcRect l="5651" r="5151" b="5378"/>
                    <a:stretch/>
                  </pic:blipFill>
                  <pic:spPr bwMode="auto">
                    <a:xfrm>
                      <a:off x="0" y="0"/>
                      <a:ext cx="303758" cy="21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 wp14:anchorId="62C1819D" wp14:editId="4C70394A">
            <wp:extent cx="345873" cy="396000"/>
            <wp:effectExtent l="0" t="0" r="0" b="0"/>
            <wp:docPr id="340027986" name="Grafik 13" descr="Ein Bild, das Zeichnung, Entwurf, Clipart, Cartoo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027986" name="Grafik 13" descr="Ein Bild, das Zeichnung, Entwurf, Clipart, Cartoon enthält.&#10;&#10;Automatisch generierte Beschreibu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45873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D7D61B" w14:textId="5E1E738F" w:rsidR="00AB15DC" w:rsidRPr="00B85AFA" w:rsidRDefault="00B85AFA" w:rsidP="00B85AFA">
      <w:pPr>
        <w:tabs>
          <w:tab w:val="center" w:pos="426"/>
          <w:tab w:val="center" w:pos="1276"/>
          <w:tab w:val="center" w:pos="2127"/>
          <w:tab w:val="center" w:pos="2977"/>
          <w:tab w:val="center" w:pos="4111"/>
          <w:tab w:val="center" w:pos="4962"/>
          <w:tab w:val="center" w:pos="5812"/>
          <w:tab w:val="center" w:pos="6521"/>
          <w:tab w:val="center" w:pos="7230"/>
          <w:tab w:val="center" w:pos="7938"/>
          <w:tab w:val="center" w:pos="8789"/>
        </w:tabs>
        <w:rPr>
          <w:rFonts w:ascii="Segoe UI Symbol" w:hAnsi="Segoe UI Symbol"/>
          <w:sz w:val="32"/>
          <w:szCs w:val="28"/>
        </w:rPr>
      </w:pPr>
      <w:r>
        <w:rPr>
          <w:rFonts w:ascii="Segoe UI Symbol" w:hAnsi="Segoe UI Symbol"/>
          <w:sz w:val="32"/>
          <w:szCs w:val="28"/>
        </w:rPr>
        <w:tab/>
      </w:r>
      <w:r w:rsidRPr="00B85AFA">
        <w:rPr>
          <w:rFonts w:ascii="Segoe UI Symbol" w:hAnsi="Segoe UI Symbol"/>
          <w:sz w:val="32"/>
          <w:szCs w:val="28"/>
        </w:rPr>
        <w:t>☐</w:t>
      </w:r>
      <w:r>
        <w:rPr>
          <w:rFonts w:ascii="Segoe UI Symbol" w:hAnsi="Segoe UI Symbol"/>
          <w:sz w:val="32"/>
          <w:szCs w:val="28"/>
        </w:rPr>
        <w:tab/>
      </w:r>
      <w:r w:rsidRPr="00B85AFA">
        <w:rPr>
          <w:rFonts w:ascii="Segoe UI Symbol" w:hAnsi="Segoe UI Symbol"/>
          <w:sz w:val="32"/>
          <w:szCs w:val="28"/>
        </w:rPr>
        <w:t>☐</w:t>
      </w:r>
      <w:r>
        <w:rPr>
          <w:rFonts w:ascii="Segoe UI Symbol" w:hAnsi="Segoe UI Symbol"/>
          <w:sz w:val="32"/>
          <w:szCs w:val="28"/>
        </w:rPr>
        <w:tab/>
      </w:r>
      <w:r w:rsidRPr="00B85AFA">
        <w:rPr>
          <w:rFonts w:ascii="Segoe UI Symbol" w:hAnsi="Segoe UI Symbol"/>
          <w:sz w:val="32"/>
          <w:szCs w:val="28"/>
        </w:rPr>
        <w:t>☐</w:t>
      </w:r>
      <w:r>
        <w:rPr>
          <w:rFonts w:ascii="Segoe UI Symbol" w:hAnsi="Segoe UI Symbol"/>
          <w:sz w:val="32"/>
          <w:szCs w:val="28"/>
        </w:rPr>
        <w:tab/>
      </w:r>
      <w:r w:rsidRPr="00B85AFA">
        <w:rPr>
          <w:rFonts w:ascii="Segoe UI Symbol" w:hAnsi="Segoe UI Symbol"/>
          <w:sz w:val="32"/>
          <w:szCs w:val="28"/>
        </w:rPr>
        <w:t>☐</w:t>
      </w:r>
      <w:r>
        <w:rPr>
          <w:rFonts w:ascii="Segoe UI Symbol" w:hAnsi="Segoe UI Symbol"/>
          <w:sz w:val="32"/>
          <w:szCs w:val="28"/>
        </w:rPr>
        <w:tab/>
      </w:r>
      <w:r w:rsidRPr="00B85AFA">
        <w:rPr>
          <w:rFonts w:ascii="Segoe UI Symbol" w:hAnsi="Segoe UI Symbol"/>
          <w:sz w:val="32"/>
          <w:szCs w:val="28"/>
        </w:rPr>
        <w:t>☐</w:t>
      </w:r>
      <w:r>
        <w:rPr>
          <w:rFonts w:ascii="Segoe UI Symbol" w:hAnsi="Segoe UI Symbol"/>
          <w:sz w:val="32"/>
          <w:szCs w:val="28"/>
        </w:rPr>
        <w:tab/>
      </w:r>
      <w:r w:rsidRPr="00B85AFA">
        <w:rPr>
          <w:rFonts w:ascii="Segoe UI Symbol" w:hAnsi="Segoe UI Symbol"/>
          <w:sz w:val="32"/>
          <w:szCs w:val="28"/>
        </w:rPr>
        <w:t>☐</w:t>
      </w:r>
      <w:r>
        <w:rPr>
          <w:rFonts w:ascii="Segoe UI Symbol" w:hAnsi="Segoe UI Symbol"/>
          <w:sz w:val="32"/>
          <w:szCs w:val="28"/>
        </w:rPr>
        <w:tab/>
      </w:r>
      <w:r w:rsidRPr="00B85AFA">
        <w:rPr>
          <w:rFonts w:ascii="Segoe UI Symbol" w:hAnsi="Segoe UI Symbol"/>
          <w:sz w:val="32"/>
          <w:szCs w:val="28"/>
        </w:rPr>
        <w:t>☐</w:t>
      </w:r>
      <w:r>
        <w:rPr>
          <w:rFonts w:ascii="Segoe UI Symbol" w:hAnsi="Segoe UI Symbol"/>
          <w:sz w:val="32"/>
          <w:szCs w:val="28"/>
        </w:rPr>
        <w:tab/>
      </w:r>
      <w:r w:rsidRPr="00B85AFA">
        <w:rPr>
          <w:rFonts w:ascii="Segoe UI Symbol" w:hAnsi="Segoe UI Symbol"/>
          <w:sz w:val="32"/>
          <w:szCs w:val="28"/>
        </w:rPr>
        <w:t>☐</w:t>
      </w:r>
      <w:r>
        <w:rPr>
          <w:rFonts w:ascii="Segoe UI Symbol" w:hAnsi="Segoe UI Symbol"/>
          <w:sz w:val="32"/>
          <w:szCs w:val="28"/>
        </w:rPr>
        <w:tab/>
      </w:r>
      <w:r w:rsidRPr="00B85AFA">
        <w:rPr>
          <w:rFonts w:ascii="Segoe UI Symbol" w:hAnsi="Segoe UI Symbol"/>
          <w:sz w:val="32"/>
          <w:szCs w:val="28"/>
        </w:rPr>
        <w:t>☐</w:t>
      </w:r>
      <w:r>
        <w:rPr>
          <w:rFonts w:ascii="Segoe UI Symbol" w:hAnsi="Segoe UI Symbol"/>
          <w:sz w:val="32"/>
          <w:szCs w:val="28"/>
        </w:rPr>
        <w:tab/>
      </w:r>
      <w:r w:rsidRPr="00B85AFA">
        <w:rPr>
          <w:rFonts w:ascii="Segoe UI Symbol" w:hAnsi="Segoe UI Symbol"/>
          <w:sz w:val="32"/>
          <w:szCs w:val="28"/>
        </w:rPr>
        <w:t>☐</w:t>
      </w:r>
      <w:r>
        <w:rPr>
          <w:rFonts w:ascii="Segoe UI Symbol" w:hAnsi="Segoe UI Symbol"/>
          <w:sz w:val="32"/>
          <w:szCs w:val="28"/>
        </w:rPr>
        <w:tab/>
      </w:r>
      <w:r w:rsidRPr="00B85AFA">
        <w:rPr>
          <w:rFonts w:ascii="Segoe UI Symbol" w:hAnsi="Segoe UI Symbol"/>
          <w:sz w:val="32"/>
          <w:szCs w:val="28"/>
        </w:rPr>
        <w:t>☐</w:t>
      </w:r>
      <w:r w:rsidR="00AB15DC">
        <w:rPr>
          <w:rFonts w:ascii="Noteworthy Light" w:hAnsi="Noteworthy Light"/>
          <w:b/>
          <w:bCs/>
          <w:sz w:val="40"/>
          <w:szCs w:val="36"/>
        </w:rPr>
        <w:br w:type="page"/>
      </w:r>
    </w:p>
    <w:p w14:paraId="5F90A5C6" w14:textId="77777777" w:rsidR="00AB15DC" w:rsidRPr="0028505F" w:rsidRDefault="00AB15DC" w:rsidP="00AB15DC">
      <w:pPr>
        <w:pStyle w:val="TitelArbeitsblatt"/>
      </w:pPr>
      <w:r>
        <w:lastRenderedPageBreak/>
        <w:t>Was machst du gern? – Ein Lied von Nicolas Fischer</w:t>
      </w:r>
    </w:p>
    <w:p w14:paraId="24109FFB" w14:textId="77777777" w:rsidR="00CB7A70" w:rsidRDefault="00CB7A70" w:rsidP="00AB15DC">
      <w:pPr>
        <w:ind w:left="2268"/>
        <w:rPr>
          <w:rFonts w:ascii="Noteworthy Light" w:hAnsi="Noteworthy Light"/>
          <w:b/>
          <w:bCs/>
          <w:noProof/>
          <w:sz w:val="40"/>
          <w:szCs w:val="36"/>
        </w:rPr>
      </w:pPr>
    </w:p>
    <w:p w14:paraId="4B3478B7" w14:textId="58D2A4FF" w:rsidR="00AB15DC" w:rsidRPr="00AB15DC" w:rsidRDefault="00AB15DC" w:rsidP="00AB15DC">
      <w:pPr>
        <w:ind w:left="2268"/>
        <w:rPr>
          <w:rFonts w:ascii="Noteworthy Light" w:hAnsi="Noteworthy Light"/>
          <w:b/>
          <w:bCs/>
          <w:noProof/>
          <w:sz w:val="40"/>
          <w:szCs w:val="36"/>
        </w:rPr>
      </w:pPr>
      <w:r w:rsidRPr="00AB15DC">
        <w:rPr>
          <w:rFonts w:ascii="Noteworthy Light" w:hAnsi="Noteworthy Light"/>
          <w:b/>
          <w:bCs/>
          <w:noProof/>
          <w:sz w:val="40"/>
          <w:szCs w:val="36"/>
        </w:rPr>
        <w:t>Was machst du gern?</w:t>
      </w:r>
    </w:p>
    <w:p w14:paraId="3707F1E0" w14:textId="77777777" w:rsidR="00AB15DC" w:rsidRPr="00AB15DC" w:rsidRDefault="00AB15DC" w:rsidP="00AB15DC">
      <w:pPr>
        <w:ind w:left="2268"/>
        <w:rPr>
          <w:rFonts w:ascii="Noteworthy Light" w:hAnsi="Noteworthy Light"/>
          <w:b/>
          <w:bCs/>
          <w:noProof/>
          <w:sz w:val="40"/>
          <w:szCs w:val="36"/>
        </w:rPr>
      </w:pPr>
      <w:r w:rsidRPr="00AB15DC">
        <w:rPr>
          <w:rFonts w:ascii="Noteworthy Light" w:hAnsi="Noteworthy Light"/>
          <w:b/>
          <w:bCs/>
          <w:noProof/>
          <w:sz w:val="40"/>
          <w:szCs w:val="36"/>
        </w:rPr>
        <w:t>Nun sag es mir!</w:t>
      </w:r>
    </w:p>
    <w:p w14:paraId="46D6FFB5" w14:textId="77777777" w:rsidR="00AB15DC" w:rsidRPr="00AB15DC" w:rsidRDefault="00AB15DC" w:rsidP="00AB15DC">
      <w:pPr>
        <w:ind w:left="2268"/>
        <w:rPr>
          <w:rFonts w:ascii="Noteworthy Light" w:hAnsi="Noteworthy Light"/>
          <w:b/>
          <w:bCs/>
          <w:noProof/>
          <w:sz w:val="40"/>
          <w:szCs w:val="36"/>
        </w:rPr>
      </w:pPr>
      <w:r w:rsidRPr="00AB15DC">
        <w:rPr>
          <w:rFonts w:ascii="Noteworthy Light" w:hAnsi="Noteworthy Light"/>
          <w:b/>
          <w:bCs/>
          <w:noProof/>
          <w:sz w:val="40"/>
          <w:szCs w:val="36"/>
        </w:rPr>
        <w:t>Was machst du gern?</w:t>
      </w:r>
    </w:p>
    <w:p w14:paraId="411C9AB8" w14:textId="77777777" w:rsidR="00AB15DC" w:rsidRPr="00AB15DC" w:rsidRDefault="00AB15DC" w:rsidP="00AB15DC">
      <w:pPr>
        <w:ind w:left="2268"/>
        <w:rPr>
          <w:rFonts w:ascii="Noteworthy Light" w:hAnsi="Noteworthy Light"/>
          <w:b/>
          <w:bCs/>
          <w:noProof/>
          <w:sz w:val="40"/>
          <w:szCs w:val="36"/>
        </w:rPr>
      </w:pPr>
      <w:r w:rsidRPr="00AB15DC">
        <w:rPr>
          <w:rFonts w:ascii="Noteworthy Light" w:hAnsi="Noteworthy Light"/>
          <w:b/>
          <w:bCs/>
          <w:noProof/>
          <w:sz w:val="40"/>
          <w:szCs w:val="36"/>
        </w:rPr>
        <w:t>Nun sing mit mir!</w:t>
      </w:r>
    </w:p>
    <w:p w14:paraId="01686821" w14:textId="77777777" w:rsidR="00AB15DC" w:rsidRPr="00AB15DC" w:rsidRDefault="00AB15DC" w:rsidP="00AB15DC">
      <w:pPr>
        <w:ind w:left="2268"/>
        <w:rPr>
          <w:rFonts w:ascii="Noteworthy Light" w:hAnsi="Noteworthy Light"/>
          <w:b/>
          <w:bCs/>
          <w:noProof/>
          <w:sz w:val="40"/>
          <w:szCs w:val="36"/>
        </w:rPr>
      </w:pPr>
    </w:p>
    <w:p w14:paraId="1D6F60F4" w14:textId="77777777" w:rsidR="00AB15DC" w:rsidRPr="00AB15DC" w:rsidRDefault="00AB15DC" w:rsidP="00AB15DC">
      <w:pPr>
        <w:ind w:left="2268"/>
        <w:rPr>
          <w:rFonts w:ascii="Noteworthy Light" w:hAnsi="Noteworthy Light"/>
          <w:b/>
          <w:bCs/>
          <w:noProof/>
          <w:sz w:val="40"/>
          <w:szCs w:val="36"/>
        </w:rPr>
      </w:pPr>
      <w:r w:rsidRPr="00AB15DC">
        <w:rPr>
          <w:rFonts w:ascii="Noteworthy Light" w:hAnsi="Noteworthy Light"/>
          <w:b/>
          <w:bCs/>
          <w:noProof/>
          <w:sz w:val="40"/>
          <w:szCs w:val="36"/>
        </w:rPr>
        <w:t>Spielen, singen, tanzen.</w:t>
      </w:r>
    </w:p>
    <w:p w14:paraId="54E73580" w14:textId="77777777" w:rsidR="00AB15DC" w:rsidRPr="00AB15DC" w:rsidRDefault="00AB15DC" w:rsidP="00AB15DC">
      <w:pPr>
        <w:ind w:left="2268"/>
        <w:rPr>
          <w:rFonts w:ascii="Noteworthy Light" w:hAnsi="Noteworthy Light"/>
          <w:b/>
          <w:bCs/>
          <w:noProof/>
          <w:sz w:val="40"/>
          <w:szCs w:val="36"/>
        </w:rPr>
      </w:pPr>
      <w:r w:rsidRPr="00AB15DC">
        <w:rPr>
          <w:rFonts w:ascii="Noteworthy Light" w:hAnsi="Noteworthy Light"/>
          <w:b/>
          <w:bCs/>
          <w:noProof/>
          <w:sz w:val="40"/>
          <w:szCs w:val="36"/>
        </w:rPr>
        <w:t>Ja, das alles mach’ich gern.</w:t>
      </w:r>
    </w:p>
    <w:p w14:paraId="44FC5211" w14:textId="77777777" w:rsidR="00AB15DC" w:rsidRPr="00AB15DC" w:rsidRDefault="00AB15DC" w:rsidP="00AB15DC">
      <w:pPr>
        <w:ind w:left="2268"/>
        <w:rPr>
          <w:rFonts w:ascii="Noteworthy Light" w:hAnsi="Noteworthy Light"/>
          <w:b/>
          <w:bCs/>
          <w:noProof/>
          <w:sz w:val="40"/>
          <w:szCs w:val="36"/>
        </w:rPr>
      </w:pPr>
      <w:r w:rsidRPr="00AB15DC">
        <w:rPr>
          <w:rFonts w:ascii="Noteworthy Light" w:hAnsi="Noteworthy Light"/>
          <w:b/>
          <w:bCs/>
          <w:noProof/>
          <w:sz w:val="40"/>
          <w:szCs w:val="36"/>
        </w:rPr>
        <w:t>Schlafen, träumen, lachen.</w:t>
      </w:r>
    </w:p>
    <w:p w14:paraId="1EE54140" w14:textId="77777777" w:rsidR="00AB15DC" w:rsidRPr="00AB15DC" w:rsidRDefault="00AB15DC" w:rsidP="00AB15DC">
      <w:pPr>
        <w:ind w:left="2268"/>
        <w:rPr>
          <w:rFonts w:ascii="Noteworthy Light" w:hAnsi="Noteworthy Light"/>
          <w:b/>
          <w:bCs/>
          <w:noProof/>
          <w:sz w:val="40"/>
          <w:szCs w:val="36"/>
        </w:rPr>
      </w:pPr>
      <w:r w:rsidRPr="00AB15DC">
        <w:rPr>
          <w:rFonts w:ascii="Noteworthy Light" w:hAnsi="Noteworthy Light"/>
          <w:b/>
          <w:bCs/>
          <w:noProof/>
          <w:sz w:val="40"/>
          <w:szCs w:val="36"/>
        </w:rPr>
        <w:t>Ja, das alles mach’ich gern.</w:t>
      </w:r>
    </w:p>
    <w:p w14:paraId="5C04FD61" w14:textId="77777777" w:rsidR="00AB15DC" w:rsidRPr="00AB15DC" w:rsidRDefault="00AB15DC" w:rsidP="00AB15DC">
      <w:pPr>
        <w:ind w:left="2268"/>
        <w:rPr>
          <w:rFonts w:ascii="Noteworthy Light" w:hAnsi="Noteworthy Light"/>
          <w:b/>
          <w:bCs/>
          <w:noProof/>
          <w:sz w:val="40"/>
          <w:szCs w:val="36"/>
        </w:rPr>
      </w:pPr>
    </w:p>
    <w:p w14:paraId="467956DE" w14:textId="77777777" w:rsidR="00AB15DC" w:rsidRPr="00AB15DC" w:rsidRDefault="00AB15DC" w:rsidP="00AB15DC">
      <w:pPr>
        <w:ind w:left="2268"/>
        <w:rPr>
          <w:rFonts w:ascii="Noteworthy Light" w:hAnsi="Noteworthy Light"/>
          <w:b/>
          <w:bCs/>
          <w:noProof/>
          <w:sz w:val="40"/>
          <w:szCs w:val="36"/>
        </w:rPr>
      </w:pPr>
      <w:r w:rsidRPr="00AB15DC">
        <w:rPr>
          <w:rFonts w:ascii="Noteworthy Light" w:hAnsi="Noteworthy Light"/>
          <w:b/>
          <w:bCs/>
          <w:noProof/>
          <w:sz w:val="40"/>
          <w:szCs w:val="36"/>
        </w:rPr>
        <w:t>Malen, lesen, schreiben.</w:t>
      </w:r>
    </w:p>
    <w:p w14:paraId="38065A51" w14:textId="77777777" w:rsidR="00AB15DC" w:rsidRPr="00AB15DC" w:rsidRDefault="00AB15DC" w:rsidP="00AB15DC">
      <w:pPr>
        <w:ind w:left="2268"/>
        <w:rPr>
          <w:rFonts w:ascii="Noteworthy Light" w:hAnsi="Noteworthy Light"/>
          <w:b/>
          <w:bCs/>
          <w:noProof/>
          <w:sz w:val="40"/>
          <w:szCs w:val="36"/>
        </w:rPr>
      </w:pPr>
      <w:r w:rsidRPr="00AB15DC">
        <w:rPr>
          <w:rFonts w:ascii="Noteworthy Light" w:hAnsi="Noteworthy Light"/>
          <w:b/>
          <w:bCs/>
          <w:noProof/>
          <w:sz w:val="40"/>
          <w:szCs w:val="36"/>
        </w:rPr>
        <w:t>Ja, das alles mach’ich gern.</w:t>
      </w:r>
    </w:p>
    <w:p w14:paraId="66C39CD5" w14:textId="77777777" w:rsidR="00AB15DC" w:rsidRPr="00AB15DC" w:rsidRDefault="00AB15DC" w:rsidP="00AB15DC">
      <w:pPr>
        <w:ind w:left="2268"/>
        <w:rPr>
          <w:rFonts w:ascii="Noteworthy Light" w:hAnsi="Noteworthy Light"/>
          <w:b/>
          <w:bCs/>
          <w:noProof/>
          <w:sz w:val="40"/>
          <w:szCs w:val="36"/>
        </w:rPr>
      </w:pPr>
      <w:r w:rsidRPr="00AB15DC">
        <w:rPr>
          <w:rFonts w:ascii="Noteworthy Light" w:hAnsi="Noteworthy Light"/>
          <w:b/>
          <w:bCs/>
          <w:noProof/>
          <w:sz w:val="40"/>
          <w:szCs w:val="36"/>
        </w:rPr>
        <w:t>Zählen, üben, zeichnen.</w:t>
      </w:r>
    </w:p>
    <w:p w14:paraId="79647530" w14:textId="77777777" w:rsidR="00AB15DC" w:rsidRPr="00AB15DC" w:rsidRDefault="00AB15DC" w:rsidP="00AB15DC">
      <w:pPr>
        <w:ind w:left="2268"/>
        <w:rPr>
          <w:rFonts w:ascii="Noteworthy Light" w:hAnsi="Noteworthy Light"/>
          <w:b/>
          <w:bCs/>
          <w:noProof/>
          <w:sz w:val="40"/>
          <w:szCs w:val="36"/>
        </w:rPr>
      </w:pPr>
      <w:r w:rsidRPr="00AB15DC">
        <w:rPr>
          <w:rFonts w:ascii="Noteworthy Light" w:hAnsi="Noteworthy Light"/>
          <w:b/>
          <w:bCs/>
          <w:noProof/>
          <w:sz w:val="40"/>
          <w:szCs w:val="36"/>
        </w:rPr>
        <w:t>Ja, das alles mach’ich gern.</w:t>
      </w:r>
    </w:p>
    <w:p w14:paraId="2C21327E" w14:textId="77777777" w:rsidR="00AB15DC" w:rsidRPr="00AB15DC" w:rsidRDefault="00AB15DC" w:rsidP="00AB15DC">
      <w:pPr>
        <w:ind w:left="2268"/>
        <w:rPr>
          <w:rFonts w:ascii="Noteworthy Light" w:hAnsi="Noteworthy Light"/>
          <w:b/>
          <w:bCs/>
          <w:sz w:val="40"/>
          <w:szCs w:val="36"/>
        </w:rPr>
      </w:pPr>
    </w:p>
    <w:sectPr w:rsidR="00AB15DC" w:rsidRPr="00AB15DC" w:rsidSect="00D84235">
      <w:headerReference w:type="default" r:id="rId28"/>
      <w:footerReference w:type="default" r:id="rId29"/>
      <w:pgSz w:w="11900" w:h="16840"/>
      <w:pgMar w:top="1417" w:right="1417" w:bottom="1134" w:left="1417" w:header="708" w:footer="45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50107C5" w14:textId="77777777" w:rsidR="00833C6E" w:rsidRDefault="00833C6E" w:rsidP="0028505F">
      <w:r>
        <w:separator/>
      </w:r>
    </w:p>
  </w:endnote>
  <w:endnote w:type="continuationSeparator" w:id="0">
    <w:p w14:paraId="2827DC69" w14:textId="77777777" w:rsidR="00833C6E" w:rsidRDefault="00833C6E" w:rsidP="002850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PreludeFLF">
    <w:altName w:val="Calibri"/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Noteworthy Light">
    <w:altName w:val="NOTEWORTHY LIGHT"/>
    <w:panose1 w:val="02000400000000000000"/>
    <w:charset w:val="4D"/>
    <w:family w:val="auto"/>
    <w:pitch w:val="variable"/>
    <w:sig w:usb0="8000006F" w:usb1="08000048" w:usb2="14600000" w:usb3="00000000" w:csb0="0000011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531FB8" w14:textId="3FDDED2D" w:rsidR="0028505F" w:rsidRPr="00D84235" w:rsidRDefault="00221B5C" w:rsidP="00221B5C">
    <w:pPr>
      <w:pStyle w:val="Fuzeile"/>
    </w:pPr>
    <w:r w:rsidRPr="009711A5">
      <w:t>https://www.youtube.com/watch?v=O1eWd6V4q9w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B86B656" w14:textId="77777777" w:rsidR="00833C6E" w:rsidRDefault="00833C6E" w:rsidP="0028505F">
      <w:r>
        <w:separator/>
      </w:r>
    </w:p>
  </w:footnote>
  <w:footnote w:type="continuationSeparator" w:id="0">
    <w:p w14:paraId="06A220DB" w14:textId="77777777" w:rsidR="00833C6E" w:rsidRDefault="00833C6E" w:rsidP="0028505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43D724" w14:textId="78E2901B" w:rsidR="00D61E8F" w:rsidRPr="0028505F" w:rsidRDefault="00D61E8F" w:rsidP="0028505F">
    <w:pPr>
      <w:pStyle w:val="Kopfzeile"/>
      <w:rPr>
        <w:lang w:val="de-CH"/>
      </w:rPr>
    </w:pPr>
    <w:proofErr w:type="spellStart"/>
    <w:r w:rsidRPr="0028505F">
      <w:rPr>
        <w:lang w:val="de-CH"/>
      </w:rPr>
      <w:t>geni@l</w:t>
    </w:r>
    <w:proofErr w:type="spellEnd"/>
    <w:r w:rsidRPr="0028505F">
      <w:rPr>
        <w:lang w:val="de-CH"/>
      </w:rPr>
      <w:t xml:space="preserve"> klick </w:t>
    </w:r>
    <w:proofErr w:type="gramStart"/>
    <w:r w:rsidRPr="0028505F">
      <w:rPr>
        <w:lang w:val="de-CH"/>
      </w:rPr>
      <w:t>A1</w:t>
    </w:r>
    <w:proofErr w:type="gramEnd"/>
    <w:r w:rsidRPr="0028505F">
      <w:rPr>
        <w:lang w:val="de-CH"/>
      </w:rPr>
      <w:t xml:space="preserve"> Kapitel </w:t>
    </w:r>
    <w:r w:rsidR="00221B5C">
      <w:rPr>
        <w:lang w:val="de-CH"/>
      </w:rPr>
      <w:t>2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5"/>
  <w:proofState w:spelling="clean" w:grammar="clean"/>
  <w:attachedTemplate r:id="rId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21B5C"/>
    <w:rsid w:val="001416D8"/>
    <w:rsid w:val="001806B7"/>
    <w:rsid w:val="00221B5C"/>
    <w:rsid w:val="0028505F"/>
    <w:rsid w:val="002B15DA"/>
    <w:rsid w:val="002C110C"/>
    <w:rsid w:val="0031266A"/>
    <w:rsid w:val="00436B90"/>
    <w:rsid w:val="004A366B"/>
    <w:rsid w:val="004A5122"/>
    <w:rsid w:val="00565507"/>
    <w:rsid w:val="00692B25"/>
    <w:rsid w:val="00724EB4"/>
    <w:rsid w:val="00833C6E"/>
    <w:rsid w:val="0091791E"/>
    <w:rsid w:val="00973529"/>
    <w:rsid w:val="00A0189B"/>
    <w:rsid w:val="00A359FE"/>
    <w:rsid w:val="00AB15DC"/>
    <w:rsid w:val="00AD5CF3"/>
    <w:rsid w:val="00B4696C"/>
    <w:rsid w:val="00B85AFA"/>
    <w:rsid w:val="00CB7A70"/>
    <w:rsid w:val="00D61E8F"/>
    <w:rsid w:val="00D84235"/>
    <w:rsid w:val="00E24470"/>
    <w:rsid w:val="00E75586"/>
    <w:rsid w:val="00F36D0A"/>
    <w:rsid w:val="00F46A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;"/>
  <w14:docId w14:val="4A119FA9"/>
  <w14:defaultImageDpi w14:val="300"/>
  <w15:docId w15:val="{ECA0AF51-DE1A-B34C-9523-4096E26529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28505F"/>
    <w:pPr>
      <w:spacing w:line="276" w:lineRule="auto"/>
    </w:pPr>
    <w:rPr>
      <w:rFonts w:asciiTheme="majorHAnsi" w:hAnsiTheme="majorHAnsi"/>
      <w:sz w:val="28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F46ACC"/>
    <w:pPr>
      <w:keepNext/>
      <w:keepLines/>
      <w:spacing w:before="480"/>
      <w:outlineLvl w:val="0"/>
    </w:pPr>
    <w:rPr>
      <w:rFonts w:eastAsiaTheme="majorEastAsia" w:cstheme="majorBidi"/>
      <w:b/>
      <w:bCs/>
      <w:color w:val="345A8A" w:themeColor="accent1" w:themeShade="B5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4A5122"/>
    <w:pPr>
      <w:keepNext/>
      <w:keepLines/>
      <w:spacing w:before="40"/>
      <w:outlineLvl w:val="1"/>
    </w:pPr>
    <w:rPr>
      <w:rFonts w:eastAsiaTheme="majorEastAsia" w:cstheme="majorBidi"/>
      <w:color w:val="365F91" w:themeColor="accent1" w:themeShade="BF"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Handschrift">
    <w:name w:val="Handschrift"/>
    <w:basedOn w:val="Standard"/>
    <w:qFormat/>
    <w:rsid w:val="00E24470"/>
    <w:pPr>
      <w:spacing w:line="312" w:lineRule="auto"/>
    </w:pPr>
    <w:rPr>
      <w:rFonts w:ascii="PreludeFLF" w:hAnsi="PreludeFLF"/>
      <w:sz w:val="52"/>
      <w:szCs w:val="52"/>
    </w:rPr>
  </w:style>
  <w:style w:type="paragraph" w:customStyle="1" w:styleId="TitelArbeitsblatt">
    <w:name w:val="Titel Arbeitsblatt"/>
    <w:basedOn w:val="Titel"/>
    <w:next w:val="Handschrift"/>
    <w:qFormat/>
    <w:rsid w:val="0028505F"/>
    <w:rPr>
      <w:b/>
      <w:sz w:val="40"/>
    </w:rPr>
  </w:style>
  <w:style w:type="paragraph" w:styleId="Titel">
    <w:name w:val="Title"/>
    <w:basedOn w:val="Standard"/>
    <w:next w:val="Standard"/>
    <w:link w:val="TitelZchn"/>
    <w:uiPriority w:val="10"/>
    <w:qFormat/>
    <w:rsid w:val="00E24470"/>
    <w:pPr>
      <w:pBdr>
        <w:bottom w:val="single" w:sz="8" w:space="4" w:color="4F81BD" w:themeColor="accent1"/>
      </w:pBdr>
      <w:spacing w:after="300"/>
      <w:contextualSpacing/>
    </w:pPr>
    <w:rPr>
      <w:rFonts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elZchn">
    <w:name w:val="Titel Zchn"/>
    <w:basedOn w:val="Absatz-Standardschriftart"/>
    <w:link w:val="Titel"/>
    <w:uiPriority w:val="10"/>
    <w:rsid w:val="00E2447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Kopfzeile">
    <w:name w:val="header"/>
    <w:basedOn w:val="Standard"/>
    <w:link w:val="KopfzeileZchn"/>
    <w:uiPriority w:val="99"/>
    <w:unhideWhenUsed/>
    <w:rsid w:val="0028505F"/>
    <w:pPr>
      <w:tabs>
        <w:tab w:val="center" w:pos="4536"/>
        <w:tab w:val="right" w:pos="9072"/>
      </w:tabs>
      <w:jc w:val="center"/>
    </w:pPr>
    <w:rPr>
      <w:sz w:val="22"/>
    </w:rPr>
  </w:style>
  <w:style w:type="character" w:customStyle="1" w:styleId="KopfzeileZchn">
    <w:name w:val="Kopfzeile Zchn"/>
    <w:basedOn w:val="Absatz-Standardschriftart"/>
    <w:link w:val="Kopfzeile"/>
    <w:uiPriority w:val="99"/>
    <w:rsid w:val="0028505F"/>
    <w:rPr>
      <w:rFonts w:asciiTheme="majorHAnsi" w:hAnsiTheme="majorHAnsi"/>
      <w:sz w:val="22"/>
    </w:rPr>
  </w:style>
  <w:style w:type="paragraph" w:styleId="Fuzeile">
    <w:name w:val="footer"/>
    <w:basedOn w:val="Standard"/>
    <w:link w:val="FuzeileZchn"/>
    <w:uiPriority w:val="99"/>
    <w:unhideWhenUsed/>
    <w:rsid w:val="0028505F"/>
    <w:pPr>
      <w:tabs>
        <w:tab w:val="center" w:pos="4536"/>
        <w:tab w:val="right" w:pos="9072"/>
      </w:tabs>
      <w:jc w:val="center"/>
    </w:pPr>
    <w:rPr>
      <w:sz w:val="22"/>
    </w:rPr>
  </w:style>
  <w:style w:type="character" w:customStyle="1" w:styleId="FuzeileZchn">
    <w:name w:val="Fußzeile Zchn"/>
    <w:basedOn w:val="Absatz-Standardschriftart"/>
    <w:link w:val="Fuzeile"/>
    <w:uiPriority w:val="99"/>
    <w:rsid w:val="0028505F"/>
    <w:rPr>
      <w:rFonts w:asciiTheme="majorHAnsi" w:hAnsiTheme="majorHAnsi"/>
      <w:sz w:val="22"/>
    </w:rPr>
  </w:style>
  <w:style w:type="paragraph" w:styleId="Listenabsatz">
    <w:name w:val="List Paragraph"/>
    <w:basedOn w:val="Standard"/>
    <w:uiPriority w:val="34"/>
    <w:qFormat/>
    <w:rsid w:val="002B15DA"/>
    <w:pPr>
      <w:ind w:left="720"/>
      <w:contextualSpacing/>
    </w:pPr>
  </w:style>
  <w:style w:type="paragraph" w:customStyle="1" w:styleId="Schlerschreiben">
    <w:name w:val="Schüler schreiben"/>
    <w:basedOn w:val="Standard"/>
    <w:qFormat/>
    <w:rsid w:val="0028505F"/>
    <w:pPr>
      <w:spacing w:line="312" w:lineRule="auto"/>
    </w:pPr>
    <w:rPr>
      <w:i/>
      <w:sz w:val="32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F46ACC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4A5122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microsoft.com/office/2007/relationships/hdphoto" Target="media/hdphoto5.wdp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8.png"/><Relationship Id="rId7" Type="http://schemas.microsoft.com/office/2007/relationships/hdphoto" Target="media/hdphoto1.wdp"/><Relationship Id="rId12" Type="http://schemas.microsoft.com/office/2007/relationships/hdphoto" Target="media/hdphoto4.wdp"/><Relationship Id="rId17" Type="http://schemas.openxmlformats.org/officeDocument/2006/relationships/image" Target="media/image4.png"/><Relationship Id="rId25" Type="http://schemas.openxmlformats.org/officeDocument/2006/relationships/image" Target="media/image12.jpg"/><Relationship Id="rId2" Type="http://schemas.openxmlformats.org/officeDocument/2006/relationships/settings" Target="settings.xml"/><Relationship Id="rId16" Type="http://schemas.microsoft.com/office/2007/relationships/hdphoto" Target="media/hdphoto8.wdp"/><Relationship Id="rId20" Type="http://schemas.openxmlformats.org/officeDocument/2006/relationships/image" Target="media/image7.png"/><Relationship Id="rId29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microsoft.com/office/2007/relationships/hdphoto" Target="media/hdphoto3.wdp"/><Relationship Id="rId24" Type="http://schemas.openxmlformats.org/officeDocument/2006/relationships/image" Target="media/image11.jpg"/><Relationship Id="rId5" Type="http://schemas.openxmlformats.org/officeDocument/2006/relationships/endnotes" Target="endnotes.xml"/><Relationship Id="rId15" Type="http://schemas.microsoft.com/office/2007/relationships/hdphoto" Target="media/hdphoto7.wdp"/><Relationship Id="rId23" Type="http://schemas.openxmlformats.org/officeDocument/2006/relationships/image" Target="media/image10.png"/><Relationship Id="rId28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6.png"/><Relationship Id="rId3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microsoft.com/office/2007/relationships/hdphoto" Target="media/hdphoto2.wdp"/><Relationship Id="rId14" Type="http://schemas.microsoft.com/office/2007/relationships/hdphoto" Target="media/hdphoto6.wdp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martinainderst/Dropbox/pf_mi/Vorlagen/Vorlage%20genial%20klick.dotx" TargetMode="Externa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Vorlage genial klick.dotx</Template>
  <TotalTime>0</TotalTime>
  <Pages>2</Pages>
  <Words>108</Words>
  <Characters>686</Characters>
  <Application>Microsoft Office Word</Application>
  <DocSecurity>0</DocSecurity>
  <Lines>5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Inderst Martina (DOCENTE)</cp:lastModifiedBy>
  <cp:revision>4</cp:revision>
  <cp:lastPrinted>2023-10-24T07:06:00Z</cp:lastPrinted>
  <dcterms:created xsi:type="dcterms:W3CDTF">2023-10-24T05:49:00Z</dcterms:created>
  <dcterms:modified xsi:type="dcterms:W3CDTF">2023-10-24T07:07:00Z</dcterms:modified>
</cp:coreProperties>
</file>